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B8C01" w14:textId="61D585E4" w:rsidR="00BA00AB" w:rsidRDefault="005F28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Oliver THORN (alias SLATIER)</w:t>
      </w:r>
      <w:r>
        <w:rPr>
          <w:rFonts w:cs="Times New Roman"/>
          <w:szCs w:val="24"/>
        </w:rPr>
        <w:t xml:space="preserve">       (d.1472-6)</w:t>
      </w:r>
    </w:p>
    <w:p w14:paraId="2A01953C" w14:textId="23D1A2F0" w:rsidR="005F28F1" w:rsidRDefault="005F28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Ravensdale.</w:t>
      </w:r>
    </w:p>
    <w:p w14:paraId="7C4445BF" w14:textId="77777777" w:rsidR="005F28F1" w:rsidRDefault="005F28F1" w:rsidP="009139A6">
      <w:pPr>
        <w:pStyle w:val="NoSpacing"/>
        <w:rPr>
          <w:rFonts w:cs="Times New Roman"/>
          <w:szCs w:val="24"/>
        </w:rPr>
      </w:pPr>
    </w:p>
    <w:p w14:paraId="1ADA5D6F" w14:textId="77777777" w:rsidR="005F28F1" w:rsidRDefault="005F28F1" w:rsidP="009139A6">
      <w:pPr>
        <w:pStyle w:val="NoSpacing"/>
        <w:rPr>
          <w:rFonts w:cs="Times New Roman"/>
          <w:szCs w:val="24"/>
        </w:rPr>
      </w:pPr>
    </w:p>
    <w:p w14:paraId="7DD2988C" w14:textId="6ACE8CE0" w:rsidR="005F28F1" w:rsidRDefault="005F28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May1472</w:t>
      </w:r>
      <w:r>
        <w:rPr>
          <w:rFonts w:cs="Times New Roman"/>
          <w:szCs w:val="24"/>
        </w:rPr>
        <w:tab/>
        <w:t>He made his Will.   (W.Y.R. p.167)</w:t>
      </w:r>
    </w:p>
    <w:p w14:paraId="2FABD4A7" w14:textId="509DF0DB" w:rsidR="005F28F1" w:rsidRDefault="005F28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Feb.1476</w:t>
      </w:r>
      <w:r>
        <w:rPr>
          <w:rFonts w:cs="Times New Roman"/>
          <w:szCs w:val="24"/>
        </w:rPr>
        <w:tab/>
        <w:t>Probate of his Will.   (ibid.)</w:t>
      </w:r>
    </w:p>
    <w:p w14:paraId="399F9A35" w14:textId="77777777" w:rsidR="005F28F1" w:rsidRDefault="005F28F1" w:rsidP="009139A6">
      <w:pPr>
        <w:pStyle w:val="NoSpacing"/>
        <w:rPr>
          <w:rFonts w:cs="Times New Roman"/>
          <w:szCs w:val="24"/>
        </w:rPr>
      </w:pPr>
    </w:p>
    <w:p w14:paraId="0151CCEE" w14:textId="77777777" w:rsidR="005F28F1" w:rsidRDefault="005F28F1" w:rsidP="009139A6">
      <w:pPr>
        <w:pStyle w:val="NoSpacing"/>
        <w:rPr>
          <w:rFonts w:cs="Times New Roman"/>
          <w:szCs w:val="24"/>
        </w:rPr>
      </w:pPr>
    </w:p>
    <w:p w14:paraId="48325735" w14:textId="7B93D5FF" w:rsidR="005F28F1" w:rsidRPr="005F28F1" w:rsidRDefault="005F28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January 2024</w:t>
      </w:r>
    </w:p>
    <w:sectPr w:rsidR="005F28F1" w:rsidRPr="005F28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B84CF" w14:textId="77777777" w:rsidR="005F28F1" w:rsidRDefault="005F28F1" w:rsidP="009139A6">
      <w:r>
        <w:separator/>
      </w:r>
    </w:p>
  </w:endnote>
  <w:endnote w:type="continuationSeparator" w:id="0">
    <w:p w14:paraId="6D30C696" w14:textId="77777777" w:rsidR="005F28F1" w:rsidRDefault="005F28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C8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784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95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74D6C" w14:textId="77777777" w:rsidR="005F28F1" w:rsidRDefault="005F28F1" w:rsidP="009139A6">
      <w:r>
        <w:separator/>
      </w:r>
    </w:p>
  </w:footnote>
  <w:footnote w:type="continuationSeparator" w:id="0">
    <w:p w14:paraId="156EDED5" w14:textId="77777777" w:rsidR="005F28F1" w:rsidRDefault="005F28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16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766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F71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8F1"/>
    <w:rsid w:val="000666E0"/>
    <w:rsid w:val="002510B7"/>
    <w:rsid w:val="005C130B"/>
    <w:rsid w:val="005F28F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962A0"/>
  <w15:chartTrackingRefBased/>
  <w15:docId w15:val="{D915269E-CAB1-4116-B125-16E3C7B5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2024-01-16T07:35:00Z</dcterms:created>
  <dcterms:modified xsi:type="dcterms:W3CDTF">2024-01-16T07:39:00Z</dcterms:modified>
</cp:coreProperties>
</file>